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8594B" w14:textId="4500BDBE" w:rsidR="00426495" w:rsidRPr="00CE0424" w:rsidRDefault="00426495" w:rsidP="00426495">
      <w:pPr>
        <w:pStyle w:val="3GPPHeader"/>
        <w:spacing w:after="60"/>
        <w:rPr>
          <w:sz w:val="32"/>
          <w:szCs w:val="32"/>
          <w:highlight w:val="yellow"/>
        </w:rPr>
      </w:pPr>
      <w:r w:rsidRPr="00CE0424">
        <w:t>3GPP TSG-RAN WG</w:t>
      </w:r>
      <w:r>
        <w:t>2</w:t>
      </w:r>
      <w:r w:rsidR="00E97C59">
        <w:t>#103</w:t>
      </w:r>
      <w:r w:rsidRPr="00CE0424">
        <w:tab/>
      </w:r>
      <w:bookmarkStart w:id="0" w:name="_GoBack"/>
      <w:bookmarkEnd w:id="0"/>
      <w:r w:rsidR="00A40CA4" w:rsidRPr="00A40CA4">
        <w:rPr>
          <w:sz w:val="32"/>
          <w:szCs w:val="32"/>
        </w:rPr>
        <w:t>R2-1812171</w:t>
      </w:r>
    </w:p>
    <w:p w14:paraId="5AC66BB6" w14:textId="2A72F174" w:rsidR="00426495" w:rsidRPr="00CE0424" w:rsidRDefault="0003489B" w:rsidP="00426495">
      <w:pPr>
        <w:pStyle w:val="3GPPHeader"/>
      </w:pPr>
      <w:r w:rsidRPr="0003489B">
        <w:t>Gothenburg, Sweden, 20th - 24th August 2018</w:t>
      </w:r>
    </w:p>
    <w:p w14:paraId="27747DA4" w14:textId="77777777" w:rsidR="00E90E49" w:rsidRPr="00CE0424" w:rsidRDefault="00E90E49" w:rsidP="00357380">
      <w:pPr>
        <w:pStyle w:val="3GPPHeader"/>
      </w:pPr>
    </w:p>
    <w:p w14:paraId="3B04D080" w14:textId="6E03F141"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C22243" w:rsidRPr="00C22243">
        <w:rPr>
          <w:sz w:val="22"/>
          <w:szCs w:val="22"/>
        </w:rPr>
        <w:t>10.4.1.3.3</w:t>
      </w:r>
      <w:r w:rsidR="00C22243">
        <w:rPr>
          <w:sz w:val="22"/>
          <w:szCs w:val="22"/>
        </w:rPr>
        <w:t xml:space="preserve"> </w:t>
      </w:r>
      <w:r w:rsidR="00C22243" w:rsidRPr="00C22243">
        <w:rPr>
          <w:sz w:val="22"/>
          <w:szCs w:val="22"/>
        </w:rPr>
        <w:t>Connection establishment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1839448" w:rsidR="00E90E49" w:rsidRPr="00CE0424" w:rsidRDefault="003D3C45" w:rsidP="00311702">
      <w:pPr>
        <w:pStyle w:val="3GPPHeader"/>
        <w:rPr>
          <w:sz w:val="22"/>
          <w:szCs w:val="22"/>
        </w:rPr>
      </w:pPr>
      <w:r>
        <w:rPr>
          <w:sz w:val="22"/>
          <w:szCs w:val="22"/>
        </w:rPr>
        <w:t>Title:</w:t>
      </w:r>
      <w:r w:rsidR="00E90E49" w:rsidRPr="00CE0424">
        <w:rPr>
          <w:sz w:val="22"/>
          <w:szCs w:val="22"/>
        </w:rPr>
        <w:tab/>
      </w:r>
      <w:r w:rsidR="00EB7C14" w:rsidRPr="00A1724B">
        <w:rPr>
          <w:sz w:val="22"/>
          <w:szCs w:val="22"/>
        </w:rPr>
        <w:t>Timer</w:t>
      </w:r>
      <w:r w:rsidR="00FC0785">
        <w:rPr>
          <w:sz w:val="22"/>
          <w:szCs w:val="22"/>
        </w:rPr>
        <w:t xml:space="preserve"> </w:t>
      </w:r>
      <w:r w:rsidR="00EB7C14" w:rsidRPr="00A1724B">
        <w:rPr>
          <w:sz w:val="22"/>
          <w:szCs w:val="22"/>
        </w:rPr>
        <w:t>for</w:t>
      </w:r>
      <w:r w:rsidR="00BC455A" w:rsidRPr="00A1724B">
        <w:rPr>
          <w:sz w:val="22"/>
          <w:szCs w:val="22"/>
        </w:rPr>
        <w:t xml:space="preserve"> </w:t>
      </w:r>
      <w:r w:rsidR="00FC0785">
        <w:rPr>
          <w:sz w:val="22"/>
          <w:szCs w:val="22"/>
        </w:rPr>
        <w:t xml:space="preserve">RRC Setup </w:t>
      </w:r>
      <w:r w:rsidR="001D0EEC">
        <w:rPr>
          <w:sz w:val="22"/>
          <w:szCs w:val="22"/>
        </w:rPr>
        <w:t xml:space="preserve">Request </w:t>
      </w:r>
      <w:r w:rsidR="00C95756">
        <w:rPr>
          <w:sz w:val="22"/>
          <w:szCs w:val="22"/>
        </w:rPr>
        <w:t>(T300)</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AAB7B96" w14:textId="2F786ABD" w:rsidR="009537A5" w:rsidRPr="00A2052C" w:rsidRDefault="00FC0785" w:rsidP="00A2052C">
      <w:pPr>
        <w:rPr>
          <w:lang w:eastAsia="ja-JP"/>
        </w:rPr>
      </w:pPr>
      <w:r>
        <w:rPr>
          <w:lang w:eastAsia="ja-JP"/>
        </w:rPr>
        <w:t xml:space="preserve">However, it has not been explicitly agreed to define a protection timer for RRC Setup establishment (equivalent to T300 in LTE), although that has been assumed in [2]. </w:t>
      </w:r>
      <w:r w:rsidR="00EB7C14">
        <w:rPr>
          <w:lang w:eastAsia="ja-JP"/>
        </w:rPr>
        <w:t xml:space="preserve">This contribution </w:t>
      </w:r>
      <w:r w:rsidR="004E764C">
        <w:rPr>
          <w:lang w:eastAsia="ja-JP"/>
        </w:rPr>
        <w:t xml:space="preserve">explains the assumptions concerning </w:t>
      </w:r>
      <w:r>
        <w:rPr>
          <w:lang w:eastAsia="ja-JP"/>
        </w:rPr>
        <w:t xml:space="preserve">T300 handling </w:t>
      </w:r>
      <w:r w:rsidR="004E764C">
        <w:rPr>
          <w:lang w:eastAsia="ja-JP"/>
        </w:rPr>
        <w:t>as captured in the latest version of the TP on Connection Control</w:t>
      </w:r>
      <w:r w:rsidR="0015505A">
        <w:rPr>
          <w:lang w:eastAsia="ja-JP"/>
        </w:rPr>
        <w:t>.</w:t>
      </w:r>
      <w:bookmarkStart w:id="1" w:name="_Hlk513657944"/>
      <w:r w:rsidR="009537A5">
        <w:rPr>
          <w:lang w:eastAsia="ja-JP"/>
        </w:rPr>
        <w:t xml:space="preserve"> A companion</w:t>
      </w:r>
      <w:r w:rsidR="00900651">
        <w:rPr>
          <w:lang w:eastAsia="ja-JP"/>
        </w:rPr>
        <w:t xml:space="preserve"> paper for RRC Resume procedure (concerning timer T300X, named T319 in [</w:t>
      </w:r>
      <w:r w:rsidR="0015505A">
        <w:rPr>
          <w:lang w:eastAsia="ja-JP"/>
        </w:rPr>
        <w:t>2</w:t>
      </w:r>
      <w:r w:rsidR="00900651">
        <w:rPr>
          <w:lang w:eastAsia="ja-JP"/>
        </w:rPr>
        <w:t>]) has been provided in [</w:t>
      </w:r>
      <w:r w:rsidR="0015505A">
        <w:rPr>
          <w:lang w:eastAsia="ja-JP"/>
        </w:rPr>
        <w:t>3</w:t>
      </w:r>
      <w:r w:rsidR="00900651">
        <w:rPr>
          <w:lang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4748A478"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T300 timer was defined for connection establishment</w:t>
      </w:r>
      <w:r w:rsidR="009211FB">
        <w:t xml:space="preserve"> as in LTE</w:t>
      </w:r>
      <w:r w:rsidR="007A355F">
        <w:t xml:space="preserve">. </w:t>
      </w:r>
      <w:r w:rsidR="009211FB">
        <w:t xml:space="preserve">As in </w:t>
      </w:r>
      <w:r w:rsidR="00483192">
        <w:t xml:space="preserve">LTE, </w:t>
      </w:r>
      <w:r w:rsidR="00B13A2C">
        <w:t xml:space="preserve">the TP on Connection Control [2] assumes that </w:t>
      </w:r>
      <w:r w:rsidR="00303A40">
        <w:t xml:space="preserve">T300 is started upon the transmission of the </w:t>
      </w:r>
      <w:proofErr w:type="spellStart"/>
      <w:r w:rsidR="00303A40" w:rsidRPr="00CA2641">
        <w:rPr>
          <w:i/>
        </w:rPr>
        <w:t>RRCSetupRequest</w:t>
      </w:r>
      <w:proofErr w:type="spellEnd"/>
      <w:r w:rsidR="00303A40">
        <w:t>.</w:t>
      </w:r>
      <w:r w:rsidR="00483192">
        <w:t xml:space="preserve"> </w:t>
      </w:r>
    </w:p>
    <w:p w14:paraId="5F0B6AEF" w14:textId="77777777" w:rsidR="00B51500" w:rsidRPr="00B51500" w:rsidRDefault="00B51500" w:rsidP="00B51500">
      <w:pPr>
        <w:pStyle w:val="Observation"/>
      </w:pPr>
      <w:r>
        <w:t xml:space="preserve">T300 is started upon the transmission of an </w:t>
      </w:r>
      <w:proofErr w:type="spellStart"/>
      <w:r w:rsidRPr="00B51500">
        <w:rPr>
          <w:i/>
        </w:rPr>
        <w:t>RRC</w:t>
      </w:r>
      <w:r>
        <w:rPr>
          <w:i/>
        </w:rPr>
        <w:t>SetupRequest</w:t>
      </w:r>
      <w:proofErr w:type="spellEnd"/>
      <w:r>
        <w:rPr>
          <w:i/>
        </w:rPr>
        <w:t>.</w:t>
      </w:r>
    </w:p>
    <w:p w14:paraId="06BA1367" w14:textId="77777777" w:rsidR="009211FB" w:rsidRDefault="009211FB"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73C2AF7A" w14:textId="7768BAB4" w:rsidR="00B51500" w:rsidRDefault="008A5A0E" w:rsidP="00CA2641">
      <w:pPr>
        <w:pStyle w:val="BodyText"/>
      </w:pPr>
      <w:r>
        <w:t xml:space="preserve">Upon transmitting an </w:t>
      </w:r>
      <w:proofErr w:type="spellStart"/>
      <w:r w:rsidRPr="00D107C7">
        <w:rPr>
          <w:i/>
        </w:rPr>
        <w:t>RRCSetupRequest</w:t>
      </w:r>
      <w:proofErr w:type="spellEnd"/>
      <w:r>
        <w:t xml:space="preserve"> and starting a timer T300, </w:t>
      </w:r>
      <w:r w:rsidR="00D107C7">
        <w:t xml:space="preserve">as in LTE, </w:t>
      </w:r>
      <w:r>
        <w:t xml:space="preserve">the UE may receive an </w:t>
      </w:r>
      <w:proofErr w:type="spellStart"/>
      <w:r w:rsidRPr="00D107C7">
        <w:rPr>
          <w:i/>
        </w:rPr>
        <w:t>RRCSetup</w:t>
      </w:r>
      <w:proofErr w:type="spellEnd"/>
      <w:r>
        <w:t xml:space="preserve"> (successful case)</w:t>
      </w:r>
      <w:r w:rsidR="00D107C7">
        <w:t xml:space="preserve"> or an </w:t>
      </w:r>
      <w:proofErr w:type="spellStart"/>
      <w:r w:rsidR="00D107C7" w:rsidRPr="00D107C7">
        <w:rPr>
          <w:i/>
        </w:rPr>
        <w:t>RRCReject</w:t>
      </w:r>
      <w:proofErr w:type="spellEnd"/>
      <w:r w:rsidR="00D107C7">
        <w:t xml:space="preserve"> (overload protection). The reception of any of these is an indication of a successful reception at the network of the establishment request, hence timer T300 is stopped.</w:t>
      </w:r>
      <w:r w:rsidR="009211FB">
        <w:t xml:space="preserve"> That has also been assumed in [2].</w:t>
      </w:r>
    </w:p>
    <w:p w14:paraId="2FF3FDD9" w14:textId="612917C0" w:rsidR="000839BB" w:rsidRPr="00B51500" w:rsidRDefault="000839BB" w:rsidP="000839BB">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1054D16B" w:rsidR="000839BB" w:rsidRPr="00A92F6A" w:rsidRDefault="000839BB" w:rsidP="00CA2641">
      <w:pPr>
        <w:pStyle w:val="BodyText"/>
      </w:pPr>
      <w:r>
        <w:t xml:space="preserve">As in LTE, it is assumed in [2] that the UE continues to perform cell reselection after the transmission of an </w:t>
      </w:r>
      <w:proofErr w:type="spellStart"/>
      <w:r w:rsidRPr="006B5485">
        <w:rPr>
          <w:i/>
        </w:rPr>
        <w:t>RRC</w:t>
      </w:r>
      <w:r w:rsidR="006B5485" w:rsidRPr="006B5485">
        <w:rPr>
          <w:i/>
        </w:rPr>
        <w:t>Setup</w:t>
      </w:r>
      <w:r w:rsidRPr="006B5485">
        <w:rPr>
          <w:i/>
        </w:rPr>
        <w:t>Request</w:t>
      </w:r>
      <w:proofErr w:type="spellEnd"/>
      <w:r>
        <w:t xml:space="preserve">. That is because the UE </w:t>
      </w:r>
      <w:r w:rsidR="00A92F6A">
        <w:t>according to 36.331 and 38.331</w:t>
      </w:r>
      <w:r w:rsidR="009211FB">
        <w:t xml:space="preserve">, </w:t>
      </w:r>
      <w:r w:rsidR="00A92F6A">
        <w:t xml:space="preserve">UE remains </w:t>
      </w:r>
      <w:r w:rsidR="006B5485">
        <w:t>in RRC_IDLE</w:t>
      </w:r>
      <w:r w:rsidR="00A92F6A">
        <w:t xml:space="preserve"> until it receives</w:t>
      </w:r>
      <w:r w:rsidR="006B5485">
        <w:t xml:space="preserve"> </w:t>
      </w:r>
      <w:r w:rsidR="00A92F6A">
        <w:t xml:space="preserve">an </w:t>
      </w:r>
      <w:proofErr w:type="spellStart"/>
      <w:r w:rsidR="00A92F6A" w:rsidRPr="006B5485">
        <w:rPr>
          <w:i/>
        </w:rPr>
        <w:t>RRCSetup</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setup a connection</w:t>
      </w:r>
      <w:r w:rsidR="009211FB">
        <w:t xml:space="preserve">; </w:t>
      </w:r>
      <w:r w:rsidR="00A92F6A">
        <w:t xml:space="preserve">remaining in a much worse cell could lead to a failure that could anyway lead to a cell reselection. </w:t>
      </w:r>
    </w:p>
    <w:p w14:paraId="49C0639F" w14:textId="042DD424" w:rsidR="00B7785D" w:rsidRDefault="00A92F6A" w:rsidP="009211FB">
      <w:pPr>
        <w:pStyle w:val="BodyText"/>
      </w:pPr>
      <w:r>
        <w:t xml:space="preserve">Hence, after transmitting an </w:t>
      </w:r>
      <w:proofErr w:type="spellStart"/>
      <w:r w:rsidRPr="006B5485">
        <w:rPr>
          <w:i/>
        </w:rPr>
        <w:t>RRCSetupRequest</w:t>
      </w:r>
      <w:proofErr w:type="spellEnd"/>
      <w:r>
        <w:t>, cell reselection can occur.</w:t>
      </w:r>
      <w:r w:rsidR="00B7785D">
        <w:t xml:space="preserve"> In LTE, cell reselection while T300 is running is considered as a failure case and, the defined UE behaviour is that UE notifies the higher layers </w:t>
      </w:r>
      <w:r w:rsidR="00B7785D">
        <w:lastRenderedPageBreak/>
        <w:t xml:space="preserve">and performs NAS recovery. </w:t>
      </w:r>
      <w:r w:rsidR="009211FB">
        <w:t xml:space="preserve">And, </w:t>
      </w:r>
      <w:r w:rsidR="005E44DA">
        <w:t>T300 should also be stopped upon cell reselection, regardless of subsequent actions (e.g. possibly a re-start of T300).</w:t>
      </w:r>
    </w:p>
    <w:p w14:paraId="1BAA8702" w14:textId="6CAA78DA" w:rsidR="00B7785D" w:rsidRPr="00B51500" w:rsidRDefault="00B7785D" w:rsidP="00B7785D">
      <w:pPr>
        <w:pStyle w:val="Observation"/>
      </w:pPr>
      <w:r>
        <w:t xml:space="preserve">T300 is </w:t>
      </w:r>
      <w:r w:rsidR="005E44DA">
        <w:t xml:space="preserve">also </w:t>
      </w:r>
      <w:r>
        <w:t xml:space="preserve">stopped upon </w:t>
      </w:r>
      <w:r w:rsidR="005E44DA">
        <w:t>cell reselection if running.</w:t>
      </w:r>
    </w:p>
    <w:p w14:paraId="6654E317" w14:textId="77777777" w:rsidR="000839BB" w:rsidRDefault="000839BB" w:rsidP="008A5F78">
      <w:pPr>
        <w:pStyle w:val="BodyText"/>
        <w:rPr>
          <w:u w:val="single"/>
        </w:rPr>
      </w:pPr>
    </w:p>
    <w:p w14:paraId="2BD8B4F4" w14:textId="308ECCE8" w:rsidR="008A5F78" w:rsidRPr="008A5F78" w:rsidRDefault="008A5F78" w:rsidP="008A5F78">
      <w:pPr>
        <w:pStyle w:val="BodyText"/>
        <w:rPr>
          <w:u w:val="single"/>
        </w:rPr>
      </w:pPr>
      <w:r>
        <w:rPr>
          <w:u w:val="single"/>
        </w:rPr>
        <w:t>Actions upon expiry</w:t>
      </w:r>
      <w:r w:rsidR="005600D0">
        <w:rPr>
          <w:u w:val="single"/>
        </w:rPr>
        <w:t xml:space="preserve"> of T300</w:t>
      </w:r>
    </w:p>
    <w:p w14:paraId="57F5B6F0" w14:textId="64CB65AB" w:rsidR="0048706E" w:rsidRDefault="005600D0" w:rsidP="005E44DA">
      <w:pPr>
        <w:pStyle w:val="BodyText"/>
      </w:pPr>
      <w:r>
        <w:t xml:space="preserve">The </w:t>
      </w:r>
      <w:r w:rsidR="00107FEF">
        <w:t xml:space="preserve">expiry </w:t>
      </w:r>
      <w:r>
        <w:t xml:space="preserve">of T300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w:t>
      </w:r>
      <w:r w:rsidR="009211FB">
        <w:t xml:space="preserve"> </w:t>
      </w:r>
      <w:r w:rsidR="007257E4">
        <w:t xml:space="preserve">for Establishment. In NR, </w:t>
      </w:r>
      <w:r w:rsidR="009211FB">
        <w:t xml:space="preserve">in </w:t>
      </w:r>
      <w:r w:rsidR="00D647D2">
        <w:t>the current version of the TP on Connection Control [2]</w:t>
      </w:r>
      <w:r w:rsidR="00764E69">
        <w:t xml:space="preserve">, </w:t>
      </w:r>
      <w:r w:rsidR="00D647D2">
        <w:t xml:space="preserve">upon the expiry of T300 the UE performs NAS recovery, as defined in LTE. </w:t>
      </w:r>
      <w:r w:rsidR="0048706E">
        <w:t>Same behaviour is defined if cell reselection is performed while T300 is running.</w:t>
      </w:r>
    </w:p>
    <w:p w14:paraId="7BBFBEB7" w14:textId="3EEDF48D" w:rsidR="0048706E" w:rsidRDefault="0048706E" w:rsidP="005E44DA">
      <w:pPr>
        <w:pStyle w:val="Observation"/>
      </w:pPr>
      <w:r>
        <w:t>Upon the expiry of T300 or cell reselection while T300 is running, the UE performs NAS recovery.</w:t>
      </w:r>
    </w:p>
    <w:p w14:paraId="3DE51734" w14:textId="77777777" w:rsidR="009211FB" w:rsidRDefault="009211FB" w:rsidP="00BA0777">
      <w:pPr>
        <w:pStyle w:val="BodyText"/>
      </w:pPr>
    </w:p>
    <w:p w14:paraId="0BEC9901" w14:textId="51156C35" w:rsidR="00C95AE9" w:rsidRDefault="00C95AE9" w:rsidP="00BA0777">
      <w:pPr>
        <w:pStyle w:val="BodyText"/>
      </w:pPr>
      <w:r>
        <w:t>All the described assumptions have been captured in the latest version of the TP on Connection Control [3].</w:t>
      </w:r>
    </w:p>
    <w:p w14:paraId="02F8A60F" w14:textId="66BDA8EA" w:rsidR="00C95AE9" w:rsidRDefault="00C95AE9" w:rsidP="00C95AE9">
      <w:pPr>
        <w:pStyle w:val="Proposal"/>
      </w:pPr>
      <w:r>
        <w:t>Confirm the definition</w:t>
      </w:r>
      <w:r w:rsidR="00BA0777">
        <w:t>s</w:t>
      </w:r>
      <w:r>
        <w:t xml:space="preserve"> of T300</w:t>
      </w:r>
      <w:r w:rsidR="009211FB">
        <w:t xml:space="preserve"> </w:t>
      </w:r>
      <w:r>
        <w:t>as in the TP on Connection Control.</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53DA7B7E" w14:textId="28CD5218" w:rsidR="003161AA" w:rsidRPr="00B51500" w:rsidRDefault="003161AA" w:rsidP="003161AA">
      <w:pPr>
        <w:pStyle w:val="Observation"/>
        <w:numPr>
          <w:ilvl w:val="0"/>
          <w:numId w:val="18"/>
        </w:numPr>
        <w:ind w:left="1701" w:hanging="1701"/>
      </w:pPr>
      <w:r>
        <w:t xml:space="preserve">T300 is started upon the transmission of an </w:t>
      </w:r>
      <w:proofErr w:type="spellStart"/>
      <w:r w:rsidRPr="003161AA">
        <w:rPr>
          <w:i/>
        </w:rPr>
        <w:t>RRCSetupRequest</w:t>
      </w:r>
      <w:proofErr w:type="spellEnd"/>
      <w:r w:rsidRPr="003161AA">
        <w:rPr>
          <w:i/>
        </w:rPr>
        <w:t>.</w:t>
      </w:r>
    </w:p>
    <w:p w14:paraId="54B4FDEC" w14:textId="77777777" w:rsidR="003161AA" w:rsidRPr="00B51500" w:rsidRDefault="003161AA" w:rsidP="003161AA">
      <w:pPr>
        <w:pStyle w:val="Observation"/>
      </w:pPr>
      <w:r>
        <w:t>T300 is stopped at least upon the reception o</w:t>
      </w:r>
      <w:proofErr w:type="spellStart"/>
      <w:r>
        <w:t xml:space="preserve">f an </w:t>
      </w:r>
      <w:r w:rsidRPr="00B51500">
        <w:rPr>
          <w:i/>
        </w:rPr>
        <w:t>RRC</w:t>
      </w:r>
      <w:proofErr w:type="spellEnd"/>
      <w:r>
        <w:rPr>
          <w:i/>
        </w:rPr>
        <w:t xml:space="preserve">Setup or </w:t>
      </w:r>
      <w:proofErr w:type="spellStart"/>
      <w:r w:rsidRPr="00B51500">
        <w:rPr>
          <w:i/>
        </w:rPr>
        <w:t>RRC</w:t>
      </w:r>
      <w:r>
        <w:rPr>
          <w:i/>
        </w:rPr>
        <w:t>Reject</w:t>
      </w:r>
      <w:proofErr w:type="spellEnd"/>
      <w:r>
        <w:rPr>
          <w:i/>
        </w:rPr>
        <w:t>.</w:t>
      </w:r>
    </w:p>
    <w:p w14:paraId="7BC761BB" w14:textId="77777777" w:rsidR="003161AA" w:rsidRPr="00B51500" w:rsidRDefault="003161AA" w:rsidP="003161AA">
      <w:pPr>
        <w:pStyle w:val="Observation"/>
      </w:pPr>
      <w:r>
        <w:t>T300 is also stopped upon cell reselection if running.</w:t>
      </w:r>
    </w:p>
    <w:p w14:paraId="5879717A" w14:textId="77777777" w:rsidR="003161AA" w:rsidRDefault="003161AA" w:rsidP="003161AA">
      <w:pPr>
        <w:pStyle w:val="Observation"/>
      </w:pPr>
      <w:r>
        <w:t>Upon the expiry of T300 or cell reselection while T300 is running, the UE performs NAS recovery.</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10F1AE7E" w:rsidR="00BA0777" w:rsidRDefault="00BA0777" w:rsidP="00BA0777">
      <w:pPr>
        <w:pStyle w:val="Proposal"/>
        <w:numPr>
          <w:ilvl w:val="0"/>
          <w:numId w:val="19"/>
        </w:numPr>
      </w:pPr>
      <w:r>
        <w:t>Confirm the definitions of T300</w:t>
      </w:r>
      <w:r w:rsidR="009211FB">
        <w:t xml:space="preserve"> </w:t>
      </w:r>
      <w:r>
        <w:t>as in the TP on Connection Control.</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p w14:paraId="77354A19" w14:textId="1E91FE79" w:rsidR="00E84DBF" w:rsidRDefault="003E2436"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 xml:space="preserve">3GPP TSG-RAN WG2 #101bis, </w:t>
      </w:r>
      <w:proofErr w:type="spellStart"/>
      <w:r w:rsidR="00E84DBF">
        <w:t>Sanya</w:t>
      </w:r>
      <w:proofErr w:type="spellEnd"/>
      <w:r w:rsidR="00E84DBF">
        <w:t>, P.R. of China, 16th – 20th April 2018</w:t>
      </w:r>
    </w:p>
    <w:p w14:paraId="0AC08DE6" w14:textId="06B996E1" w:rsidR="00900651" w:rsidRPr="003148B4" w:rsidRDefault="00804A6C" w:rsidP="00900651">
      <w:pPr>
        <w:pStyle w:val="Reference"/>
      </w:pPr>
      <w:bookmarkStart w:id="5" w:name="_Hlk513657981"/>
      <w:commentRangeStart w:id="6"/>
      <w:r>
        <w:t>R2-1807921</w:t>
      </w:r>
      <w:r w:rsidR="00900651">
        <w:rPr>
          <w:sz w:val="22"/>
          <w:szCs w:val="22"/>
        </w:rPr>
        <w:t xml:space="preserve">, </w:t>
      </w:r>
      <w:r w:rsidR="00900651" w:rsidRPr="00A1724B">
        <w:rPr>
          <w:sz w:val="22"/>
          <w:szCs w:val="22"/>
        </w:rPr>
        <w:t>Timer</w:t>
      </w:r>
      <w:r w:rsidR="00900651">
        <w:rPr>
          <w:sz w:val="22"/>
          <w:szCs w:val="22"/>
        </w:rPr>
        <w:t xml:space="preserve"> </w:t>
      </w:r>
      <w:r w:rsidR="00900651" w:rsidRPr="00A1724B">
        <w:rPr>
          <w:sz w:val="22"/>
          <w:szCs w:val="22"/>
        </w:rPr>
        <w:t xml:space="preserve">for </w:t>
      </w:r>
      <w:r w:rsidR="00900651">
        <w:rPr>
          <w:sz w:val="22"/>
          <w:szCs w:val="22"/>
        </w:rPr>
        <w:t xml:space="preserve">RRC Resume </w:t>
      </w:r>
      <w:r w:rsidR="005873C4">
        <w:rPr>
          <w:sz w:val="22"/>
          <w:szCs w:val="22"/>
        </w:rPr>
        <w:t>Request</w:t>
      </w:r>
      <w:r w:rsidR="00900651">
        <w:rPr>
          <w:sz w:val="22"/>
          <w:szCs w:val="22"/>
        </w:rPr>
        <w:t xml:space="preserve"> (T300</w:t>
      </w:r>
      <w:r w:rsidR="0015505A">
        <w:rPr>
          <w:sz w:val="22"/>
          <w:szCs w:val="22"/>
        </w:rPr>
        <w:t>X</w:t>
      </w:r>
      <w:r w:rsidR="00900651">
        <w:rPr>
          <w:sz w:val="22"/>
          <w:szCs w:val="22"/>
        </w:rPr>
        <w:t xml:space="preserve">), </w:t>
      </w:r>
      <w:r w:rsidR="00900651">
        <w:t>Ericsson</w:t>
      </w:r>
      <w:r w:rsidR="00900651" w:rsidRPr="00CE0424">
        <w:t xml:space="preserve">, </w:t>
      </w:r>
      <w:r w:rsidR="00900651">
        <w:t xml:space="preserve">3GPP TSG-RAN WG2 #102, </w:t>
      </w:r>
      <w:r w:rsidR="00900651" w:rsidRPr="005E44DA">
        <w:t>Busan, Korea, 21st – 25th May 2018</w:t>
      </w:r>
      <w:r w:rsidR="00900651">
        <w:t>.</w:t>
      </w:r>
      <w:bookmarkEnd w:id="5"/>
      <w:commentRangeEnd w:id="6"/>
      <w:r w:rsidR="004770C5">
        <w:rPr>
          <w:rStyle w:val="CommentReference"/>
        </w:rPr>
        <w:commentReference w:id="6"/>
      </w:r>
    </w:p>
    <w:sectPr w:rsidR="00900651" w:rsidRPr="003148B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Icaro)" w:date="2018-08-09T08:17:00Z" w:initials="ILDS">
    <w:p w14:paraId="7D60A223" w14:textId="6B88EBF8" w:rsidR="004770C5" w:rsidRDefault="004770C5">
      <w:pPr>
        <w:pStyle w:val="CommentText"/>
      </w:pPr>
      <w:r>
        <w:rPr>
          <w:rStyle w:val="CommentReference"/>
        </w:rPr>
        <w:annotationRef/>
      </w:r>
      <w:r>
        <w:t>Update with new headers for Gothenburg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60A2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60A223" w16cid:durableId="1F1677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B19F" w14:textId="77777777" w:rsidR="003E2436" w:rsidRDefault="003E2436">
      <w:r>
        <w:separator/>
      </w:r>
    </w:p>
  </w:endnote>
  <w:endnote w:type="continuationSeparator" w:id="0">
    <w:p w14:paraId="27F4B88A" w14:textId="77777777" w:rsidR="003E2436" w:rsidRDefault="003E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20D66" w14:textId="77777777" w:rsidR="003E2436" w:rsidRDefault="003E2436">
      <w:r>
        <w:separator/>
      </w:r>
    </w:p>
  </w:footnote>
  <w:footnote w:type="continuationSeparator" w:id="0">
    <w:p w14:paraId="0E7DB304" w14:textId="77777777" w:rsidR="003E2436" w:rsidRDefault="003E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59C1"/>
    <w:rsid w:val="00173A8E"/>
    <w:rsid w:val="00177795"/>
    <w:rsid w:val="0018143F"/>
    <w:rsid w:val="00182363"/>
    <w:rsid w:val="00190AC1"/>
    <w:rsid w:val="00190BE7"/>
    <w:rsid w:val="0019341A"/>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436"/>
    <w:rsid w:val="003E55E4"/>
    <w:rsid w:val="003E74E3"/>
    <w:rsid w:val="003F05C7"/>
    <w:rsid w:val="003F2CD4"/>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0C5"/>
    <w:rsid w:val="00477768"/>
    <w:rsid w:val="00483192"/>
    <w:rsid w:val="0048706E"/>
    <w:rsid w:val="00491BB8"/>
    <w:rsid w:val="00492BC5"/>
    <w:rsid w:val="0049406D"/>
    <w:rsid w:val="004964F1"/>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1D9D"/>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97C59"/>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5NUHHDQN7SK2-1476151046-25103</_dlc_DocId>
    <_dlc_DocIdUrl xmlns="f166a696-7b5b-4ccd-9f0c-ffde0cceec81">
      <Url>https://ericsson.sharepoint.com/sites/star/_layouts/15/DocIdRedir.aspx?ID=5NUHHDQN7SK2-1476151046-25103</Url>
      <Description>5NUHHDQN7SK2-1476151046-25103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D79C86F1-C473-47A4-9C9F-279AD6FD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(Icaro)</cp:lastModifiedBy>
  <cp:revision>11</cp:revision>
  <cp:lastPrinted>2008-01-31T16:09:00Z</cp:lastPrinted>
  <dcterms:created xsi:type="dcterms:W3CDTF">2018-06-21T18:13:00Z</dcterms:created>
  <dcterms:modified xsi:type="dcterms:W3CDTF">2018-08-09T19:44:00Z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514b2da2-1745-4c29-bdda-350cf47031d1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